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F95" w:rsidRPr="0002161F" w:rsidRDefault="00CB5F95" w:rsidP="00651AEF">
      <w:pPr>
        <w:rPr>
          <w:i/>
        </w:rPr>
      </w:pPr>
      <w:r w:rsidRPr="0002161F">
        <w:rPr>
          <w:rFonts w:ascii="Aptos Cyr" w:hAnsi="Aptos Cyr"/>
          <w:i/>
        </w:rPr>
        <w:t>Дата официальной публикации 31.07.2026</w:t>
      </w:r>
    </w:p>
    <w:p w:rsidR="00CB5F95" w:rsidRDefault="00CB5F95" w:rsidP="00651AEF">
      <w:pPr>
        <w:rPr>
          <w:rFonts w:ascii="Times New Roman" w:hAnsi="Times New Roman"/>
          <w:lang w:val="en-US"/>
        </w:rPr>
      </w:pPr>
    </w:p>
    <w:p w:rsidR="00CB5F95" w:rsidRPr="00651AEF" w:rsidRDefault="00CB5F95" w:rsidP="00651AEF">
      <w:r w:rsidRPr="00651AEF">
        <w:rPr>
          <w:rFonts w:ascii="Aptos Cyr" w:hAnsi="Aptos Cyr"/>
        </w:rPr>
        <w:t xml:space="preserve">Выписка из протокола заседания правления ОАО «РЖД» от 28 июля </w:t>
      </w:r>
      <w:smartTag w:uri="urn:schemas-microsoft-com:office:smarttags" w:element="metricconverter">
        <w:smartTagPr>
          <w:attr w:name="ProductID" w:val="2026 г"/>
        </w:smartTagPr>
        <w:r w:rsidRPr="00651AEF">
          <w:rPr>
            <w:rFonts w:ascii="Aptos Cyr" w:hAnsi="Aptos Cyr"/>
          </w:rPr>
          <w:t>2026 г</w:t>
        </w:r>
      </w:smartTag>
      <w:r w:rsidRPr="00651AEF">
        <w:rPr>
          <w:rFonts w:ascii="Aptos Cyr" w:hAnsi="Aptos Cyr"/>
        </w:rPr>
        <w:t>. № 99 (пункты I-III)</w:t>
      </w:r>
    </w:p>
    <w:p w:rsidR="00CB5F95" w:rsidRPr="00651AEF" w:rsidRDefault="00CB5F95" w:rsidP="00651AEF">
      <w:r>
        <w:pict>
          <v:rect id="_x0000_i1025" style="width:0;height:1.5pt" o:hralign="center" o:hrstd="t" o:hr="t" fillcolor="#a0a0a0" stroked="f"/>
        </w:pict>
      </w:r>
    </w:p>
    <w:p w:rsidR="00CB5F95" w:rsidRPr="00651AEF" w:rsidRDefault="00CB5F95" w:rsidP="00651AEF">
      <w:r w:rsidRPr="00651AEF">
        <w:rPr>
          <w:rFonts w:ascii="Aptos Cyr" w:hAnsi="Aptos Cyr"/>
          <w:b/>
          <w:bCs/>
        </w:rPr>
        <w:t>I. Об изменении уровня железнодорожных тарифов на перевозки глинозема (код ЕТСНГ 151060) с припортовых станций Дальневосточной железной дороги на станции Восточно-Сибирской и Красноярской железных дорог в рамках ценовых пределов</w:t>
      </w:r>
    </w:p>
    <w:p w:rsidR="00CB5F95" w:rsidRPr="00651AEF" w:rsidRDefault="00CB5F95" w:rsidP="00651AEF">
      <w:r w:rsidRPr="00651AEF">
        <w:rPr>
          <w:rFonts w:ascii="Aptos Cyr" w:hAnsi="Aptos Cyr"/>
        </w:rPr>
        <w:t xml:space="preserve">1. Установить в соответствии с приказом ФСТ России от 21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xml:space="preserve">.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xml:space="preserve">. № 398-т/3 со всеми изменениями и дополнениями, утвержденными в установленном порядке, понижающий коэффициент 0,872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w:t>
      </w:r>
      <w:smartTag w:uri="urn:schemas-microsoft-com:office:smarttags" w:element="metricconverter">
        <w:smartTagPr>
          <w:attr w:name="ProductID" w:val="2025 г"/>
        </w:smartTagPr>
        <w:r w:rsidRPr="00651AEF">
          <w:rPr>
            <w:rFonts w:ascii="Aptos Cyr" w:hAnsi="Aptos Cyr"/>
          </w:rPr>
          <w:t>2025 г</w:t>
        </w:r>
      </w:smartTag>
      <w:r w:rsidRPr="00651AEF">
        <w:rPr>
          <w:rFonts w:ascii="Aptos Cyr" w:hAnsi="Aptos Cyr"/>
        </w:rPr>
        <w:t xml:space="preserve">. № 894/25 (зарегистрированным Минюстом России 22 декабря </w:t>
      </w:r>
      <w:smartTag w:uri="urn:schemas-microsoft-com:office:smarttags" w:element="metricconverter">
        <w:smartTagPr>
          <w:attr w:name="ProductID" w:val="2025 г"/>
        </w:smartTagPr>
        <w:r w:rsidRPr="00651AEF">
          <w:rPr>
            <w:rFonts w:ascii="Aptos Cyr" w:hAnsi="Aptos Cyr"/>
          </w:rPr>
          <w:t>2025 г</w:t>
        </w:r>
      </w:smartTag>
      <w:r w:rsidRPr="00651AEF">
        <w:rPr>
          <w:rFonts w:ascii="Aptos Cyr" w:hAnsi="Aptos Cyr"/>
        </w:rPr>
        <w:t>., регистрационный № 84708) (далее – Тарифное руководство № 1), на перевозки глинозема (код ЕТСНГ 151060) в собственных (арендованных) полувагонах с припортовых станций Дальневосточной железной дороги на станции Восточно-Сибирской и Красноярской железных дорог.</w:t>
      </w:r>
    </w:p>
    <w:p w:rsidR="00CB5F95" w:rsidRPr="00651AEF" w:rsidRDefault="00CB5F95" w:rsidP="00651AEF">
      <w:r w:rsidRPr="00651AEF">
        <w:rPr>
          <w:rFonts w:ascii="Aptos Cyr" w:hAnsi="Aptos Cyr"/>
        </w:rPr>
        <w:t>Указанный понижающий коэффициент действует при условии перевозок глинозема (код ЕТСНГ 151060) в собственных (арендованных) полувагонах, высвободившихся из-под выгрузки грузов в пределах Дальневосточной железной дороги.</w:t>
      </w:r>
    </w:p>
    <w:p w:rsidR="00CB5F95" w:rsidRPr="00651AEF" w:rsidRDefault="00CB5F95" w:rsidP="00651AEF">
      <w:r w:rsidRPr="00651AEF">
        <w:rPr>
          <w:rFonts w:ascii="Aptos Cyr" w:hAnsi="Aptos Cyr"/>
        </w:rPr>
        <w:t xml:space="preserve">2. Период действия понижающего коэффициента с 1 января </w:t>
      </w:r>
      <w:smartTag w:uri="urn:schemas-microsoft-com:office:smarttags" w:element="metricconverter">
        <w:smartTagPr>
          <w:attr w:name="ProductID" w:val="2027 г"/>
        </w:smartTagPr>
        <w:r w:rsidRPr="00651AEF">
          <w:rPr>
            <w:rFonts w:ascii="Aptos Cyr" w:hAnsi="Aptos Cyr"/>
          </w:rPr>
          <w:t>2027 г</w:t>
        </w:r>
      </w:smartTag>
      <w:r w:rsidRPr="00651AEF">
        <w:rPr>
          <w:rFonts w:ascii="Aptos Cyr" w:hAnsi="Aptos Cyr"/>
        </w:rPr>
        <w:t xml:space="preserve">. по 31 декабря </w:t>
      </w:r>
      <w:smartTag w:uri="urn:schemas-microsoft-com:office:smarttags" w:element="metricconverter">
        <w:smartTagPr>
          <w:attr w:name="ProductID" w:val="2029 г"/>
        </w:smartTagPr>
        <w:r w:rsidRPr="00651AEF">
          <w:rPr>
            <w:rFonts w:ascii="Aptos Cyr" w:hAnsi="Aptos Cyr"/>
          </w:rPr>
          <w:t>2029 г</w:t>
        </w:r>
      </w:smartTag>
      <w:r w:rsidRPr="00651AEF">
        <w:rPr>
          <w:rFonts w:ascii="Aptos Cyr" w:hAnsi="Aptos Cyr"/>
        </w:rPr>
        <w:t>. включительно.</w:t>
      </w:r>
    </w:p>
    <w:p w:rsidR="00CB5F95" w:rsidRPr="00651AEF" w:rsidRDefault="00CB5F95" w:rsidP="00651AEF">
      <w:r w:rsidRPr="00651AEF">
        <w:rPr>
          <w:rFonts w:ascii="Aptos Cyr" w:hAnsi="Aptos Cyr"/>
        </w:rPr>
        <w:t>3. Указанный коэффициент не распространяется на перевозки грузов, плата за которые определяется по правилам пункта 28 главы II Тарифного руководства №</w:t>
      </w:r>
      <w:r w:rsidRPr="00651AEF">
        <w:t xml:space="preserve"> 1.</w:t>
      </w:r>
    </w:p>
    <w:p w:rsidR="00CB5F95" w:rsidRPr="00651AEF" w:rsidRDefault="00CB5F95" w:rsidP="00651AEF">
      <w:r w:rsidRPr="00651AEF">
        <w:rPr>
          <w:rFonts w:ascii="Aptos Cyr" w:hAnsi="Aptos Cyr"/>
        </w:rPr>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rsidR="00CB5F95" w:rsidRPr="00651AEF" w:rsidRDefault="00CB5F95" w:rsidP="00651AEF">
      <w:r w:rsidRPr="00651AEF">
        <w:rPr>
          <w:rFonts w:ascii="Aptos Cyr" w:hAnsi="Aptos Cyr"/>
          <w:b/>
          <w:bCs/>
        </w:rPr>
        <w:t>II. Об изменении уровня железнодорожных тарифов на внутрироссийские перевозки черных металлов (позиции ЕТСНГ 312-315, 322-324) со станции Магнитогорск-Грузовой Южно-Уральской железной дороги в рамках ценовых пределов</w:t>
      </w:r>
    </w:p>
    <w:p w:rsidR="00CB5F95" w:rsidRPr="00651AEF" w:rsidRDefault="00CB5F95" w:rsidP="00651AEF">
      <w:r w:rsidRPr="00651AEF">
        <w:rPr>
          <w:rFonts w:ascii="Aptos Cyr" w:hAnsi="Aptos Cyr"/>
        </w:rPr>
        <w:t xml:space="preserve">1. Установить в соответствии с приказом ФСТ России от 21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xml:space="preserve">.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xml:space="preserve">. № 398-т/3 со всеми изменениями и дополнениями, утвержденными в установленном порядке, понижающий коэффициент 0,5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w:t>
      </w:r>
      <w:smartTag w:uri="urn:schemas-microsoft-com:office:smarttags" w:element="metricconverter">
        <w:smartTagPr>
          <w:attr w:name="ProductID" w:val="2025 г"/>
        </w:smartTagPr>
        <w:r w:rsidRPr="00651AEF">
          <w:rPr>
            <w:rFonts w:ascii="Aptos Cyr" w:hAnsi="Aptos Cyr"/>
          </w:rPr>
          <w:t>2025 г</w:t>
        </w:r>
      </w:smartTag>
      <w:r w:rsidRPr="00651AEF">
        <w:rPr>
          <w:rFonts w:ascii="Aptos Cyr" w:hAnsi="Aptos Cyr"/>
        </w:rPr>
        <w:t xml:space="preserve">. № 894/25 (зарегистрированным Минюстом России 22 декабря </w:t>
      </w:r>
      <w:smartTag w:uri="urn:schemas-microsoft-com:office:smarttags" w:element="metricconverter">
        <w:smartTagPr>
          <w:attr w:name="ProductID" w:val="2025 г"/>
        </w:smartTagPr>
        <w:r w:rsidRPr="00651AEF">
          <w:rPr>
            <w:rFonts w:ascii="Aptos Cyr" w:hAnsi="Aptos Cyr"/>
          </w:rPr>
          <w:t>2025 г</w:t>
        </w:r>
      </w:smartTag>
      <w:r w:rsidRPr="00651AEF">
        <w:rPr>
          <w:rFonts w:ascii="Aptos Cyr" w:hAnsi="Aptos Cyr"/>
        </w:rPr>
        <w:t xml:space="preserve">., регистрационный № 84708) (далее – Тарифное руководство № 1), на внутрироссийские перевозки черных металлов (позиции ЕТСНГ 312-315, 322-324) в собственных (арендованных) вагонах, а также в собственных (арендованных) контейнерах, имеющих код P, групповой код типа PL (контейнер на базе платформы с неполной верхней рамой), PF (контейнер с жестко закрепленными торцами и стойками), PC (контейнер складной), PS (контейнер с полной верхней рамой), PT (контейнер на базе платформы специального назначения), подробный код типа P0, P1, P2, P3, P4, P5, P6, P7, P8, P9 или детализированный тип кода PA, PB, PD, PG, PJ, PM, PV, PW, PX, PY, имеющих код S, групповой код типа SN (контейнер специального назначения), подробный код типа S3, S6, S7, S8, S9 или детализированный тип кода SG, SV, SW, SX, SY, и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w:t>
      </w:r>
      <w:smartTag w:uri="urn:schemas-microsoft-com:office:smarttags" w:element="metricconverter">
        <w:smartTagPr>
          <w:attr w:name="ProductID" w:val="2019 г"/>
        </w:smartTagPr>
        <w:r w:rsidRPr="00651AEF">
          <w:rPr>
            <w:rFonts w:ascii="Aptos Cyr" w:hAnsi="Aptos Cyr"/>
          </w:rPr>
          <w:t>2019 г</w:t>
        </w:r>
      </w:smartTag>
      <w:r w:rsidRPr="00651AEF">
        <w:rPr>
          <w:rFonts w:ascii="Aptos Cyr" w:hAnsi="Aptos Cyr"/>
        </w:rPr>
        <w:t>. № 405 (далее – контейнеры-платформы), в собственных (арендованных) вагонах со станции Магнитогорск-Грузовой Южно-Уральской железной дороги на станции Восточно-Сибирской, Горьковской, Дальневосточной, Забайкальской, Западно-Сибирской, Красноярской, Куйбышевской, Московской, Октябрьской, Приволжской, Свердловской, Северной, Северо-Кавказской, Юго-Восточной, Южно-Уральской железных дорог.</w:t>
      </w:r>
    </w:p>
    <w:p w:rsidR="00CB5F95" w:rsidRPr="00651AEF" w:rsidRDefault="00CB5F95" w:rsidP="00651AEF">
      <w:r w:rsidRPr="00651AEF">
        <w:rPr>
          <w:rFonts w:ascii="Aptos Cyr" w:hAnsi="Aptos Cyr"/>
        </w:rPr>
        <w:t xml:space="preserve">Указанный понижающий коэффициент применяется только на дополнительный объем внутрироссийских перевозок черных металлов (позиции ЕТСНГ 312-315,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Южно-Уральской железной дороги, превышающий 4,8 млн. тонн за период с 1 июля </w:t>
      </w:r>
      <w:smartTag w:uri="urn:schemas-microsoft-com:office:smarttags" w:element="metricconverter">
        <w:smartTagPr>
          <w:attr w:name="ProductID" w:val="2026 г"/>
        </w:smartTagPr>
        <w:r w:rsidRPr="00651AEF">
          <w:rPr>
            <w:rFonts w:ascii="Aptos Cyr" w:hAnsi="Aptos Cyr"/>
          </w:rPr>
          <w:t>2026 г</w:t>
        </w:r>
      </w:smartTag>
      <w:r w:rsidRPr="00651AEF">
        <w:rPr>
          <w:rFonts w:ascii="Aptos Cyr" w:hAnsi="Aptos Cyr"/>
        </w:rPr>
        <w:t xml:space="preserve">. по 30 июня </w:t>
      </w:r>
      <w:smartTag w:uri="urn:schemas-microsoft-com:office:smarttags" w:element="metricconverter">
        <w:smartTagPr>
          <w:attr w:name="ProductID" w:val="2027 г"/>
        </w:smartTagPr>
        <w:r w:rsidRPr="00651AEF">
          <w:rPr>
            <w:rFonts w:ascii="Aptos Cyr" w:hAnsi="Aptos Cyr"/>
          </w:rPr>
          <w:t>2027 г</w:t>
        </w:r>
      </w:smartTag>
      <w:r w:rsidRPr="00651AEF">
        <w:rPr>
          <w:rFonts w:ascii="Aptos Cyr" w:hAnsi="Aptos Cyr"/>
        </w:rPr>
        <w:t>. включительно.</w:t>
      </w:r>
    </w:p>
    <w:p w:rsidR="00CB5F95" w:rsidRPr="00651AEF" w:rsidRDefault="00CB5F95" w:rsidP="00651AEF">
      <w:r w:rsidRPr="00651AEF">
        <w:rPr>
          <w:rFonts w:ascii="Aptos Cyr" w:hAnsi="Aptos Cyr"/>
        </w:rPr>
        <w:t xml:space="preserve">2. Коэффициент вступает в силу в установленном порядке и действует по 30 июня </w:t>
      </w:r>
      <w:smartTag w:uri="urn:schemas-microsoft-com:office:smarttags" w:element="metricconverter">
        <w:smartTagPr>
          <w:attr w:name="ProductID" w:val="2027 г"/>
        </w:smartTagPr>
        <w:r w:rsidRPr="00651AEF">
          <w:rPr>
            <w:rFonts w:ascii="Aptos Cyr" w:hAnsi="Aptos Cyr"/>
          </w:rPr>
          <w:t>2027 г</w:t>
        </w:r>
      </w:smartTag>
      <w:r w:rsidRPr="00651AEF">
        <w:rPr>
          <w:rFonts w:ascii="Aptos Cyr" w:hAnsi="Aptos Cyr"/>
        </w:rPr>
        <w:t>. включительно.</w:t>
      </w:r>
    </w:p>
    <w:p w:rsidR="00CB5F95" w:rsidRPr="00651AEF" w:rsidRDefault="00CB5F95" w:rsidP="00651AEF">
      <w:r w:rsidRPr="00651AEF">
        <w:rPr>
          <w:rFonts w:ascii="Aptos Cyr" w:hAnsi="Aptos Cyr"/>
        </w:rPr>
        <w:t>3. Указанный коэффициент не распространяется на перевозки грузов, плата за которые определяется по правилам пункта 28 главы II Тарифного руководства № 1.</w:t>
      </w:r>
    </w:p>
    <w:p w:rsidR="00CB5F95" w:rsidRPr="00651AEF" w:rsidRDefault="00CB5F95" w:rsidP="00651AEF">
      <w:r w:rsidRPr="00651AEF">
        <w:rPr>
          <w:rFonts w:ascii="Aptos Cyr" w:hAnsi="Aptos Cyr"/>
        </w:rPr>
        <w:t>4.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rsidR="00CB5F95" w:rsidRPr="00651AEF" w:rsidRDefault="00CB5F95" w:rsidP="00651AEF">
      <w:r w:rsidRPr="00651AEF">
        <w:rPr>
          <w:rFonts w:ascii="Aptos Cyr" w:hAnsi="Aptos Cyr"/>
          <w:b/>
          <w:bCs/>
        </w:rPr>
        <w:t>III. Об изменении уровня железнодорожных тарифов на экспортные перевозки черных металлов (позиции ЕТСНГ 314, 322-324) со станции Магнитогорск-Грузовой Южно-Уральской железной дороги через пограничные передаточные станции Канисай (рзд) (эксп.), Карталы I (эксп.), Орск-Новый Город (эксп.) Южно-Уральской железной дороги и Самур (эксп.) Северо-Кавказской железной дороги в рамках ценовых пределов</w:t>
      </w:r>
    </w:p>
    <w:p w:rsidR="00CB5F95" w:rsidRPr="00651AEF" w:rsidRDefault="00CB5F95" w:rsidP="00651AEF">
      <w:r w:rsidRPr="00651AEF">
        <w:rPr>
          <w:rFonts w:ascii="Aptos Cyr" w:hAnsi="Aptos Cyr"/>
        </w:rPr>
        <w:t xml:space="preserve">1. Установить в соответствии с приказом ФСТ России от 21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xml:space="preserve">. № 423-т/3 «Об установлении ценовых пределов (максимального и минимального уровней) тарифов на услуги железнодорожного транспорта по перевозке грузов для среднесетевых условий» со всеми изменениями и дополнениями, утвержденными в установленном порядке, а также Правилами и условиями применения (установления, изменения) уровня тарифов на услуги железнодорожного транспорта по перевозке грузов в рамках ценовых пределов (максимального и минимального уровней), утвержденными приказом ФСТ России от 18 декабря </w:t>
      </w:r>
      <w:smartTag w:uri="urn:schemas-microsoft-com:office:smarttags" w:element="metricconverter">
        <w:smartTagPr>
          <w:attr w:name="ProductID" w:val="2012 г"/>
        </w:smartTagPr>
        <w:r w:rsidRPr="00651AEF">
          <w:rPr>
            <w:rFonts w:ascii="Aptos Cyr" w:hAnsi="Aptos Cyr"/>
          </w:rPr>
          <w:t>2012 г</w:t>
        </w:r>
      </w:smartTag>
      <w:r w:rsidRPr="00651AEF">
        <w:rPr>
          <w:rFonts w:ascii="Aptos Cyr" w:hAnsi="Aptos Cyr"/>
        </w:rPr>
        <w:t>. № 398-т/3 со всеми изменениями и дополнениями, утвержденными в установленном порядке, к действующим тарифам главы II Тарифного руководства № 1 «Порядок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а также сборов на дополнительные работы (услуги), связанные с перевозкой грузов железнодорожным транспортом общего пользования,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 выполняемые ОАО «РЖД», сборы на дополнительные работы (услуги), связанные с перевозкой грузов железнодорожным транспортом общего пользования», утвержденного приказом ФАС России от 6 ноября 2025 г. № 894/25 (зарегистрированным Минюстом России 22 декабря 2025 г., регистрационный № 84708) (далее – Тарифное руководство № 1), на экспортные перевозки черных металлов (позиции ЕТСНГ 314, 322-324) в собственных (арендованных) вагонах, а также в собственных (арендованных) контейнерах, имеющих код P, групповой код типа PL (контейнер на базе платформы с неполной верхней рамой), PF (контейнер с жестко закрепленными торцами и стойками), PC (контейнер складной), PS (контейнер с полной верхней рамой), PT (контейнер на базе платформы специального назначения), подробный код типа P0, P1, P2, P3, P4, P5, P6, P7, P8, P9 или детализированный тип кода PA, PB, PD, PG, PJ, PM, PV, PW, PX, PY, имеющих код S, групповой код типа SN (контейнер специального назначения), подробный код типа S3, S6, S7, S8, S9 или детализированный тип кода SG, SV, SW, SX, SY, и имеющих код U, групповой код типа UT (контейнер с открытым верхом), подробный код типа U9 или детализированный тип кода UY,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 утвержденными приказом Минтранса России от 18 декабря 2019 г. № 405 (далее – контейнеры-платформы), в собственных (арендованных) вагонах со станции Магнитогорск-Грузовой Южно-Уральской железной дороги следующие понижающие коэффициенты:</w:t>
      </w:r>
    </w:p>
    <w:p w:rsidR="00CB5F95" w:rsidRPr="00651AEF" w:rsidRDefault="00CB5F95" w:rsidP="00651AEF">
      <w:r w:rsidRPr="00651AEF">
        <w:rPr>
          <w:rFonts w:ascii="Aptos Cyr" w:hAnsi="Aptos Cyr"/>
        </w:rPr>
        <w:t>0,5 – на перевозки через пограничные передаточные станции Канисай (рзд) (эксп.), Карталы I (эксп.), Орск-Новый Город (эксп.) Южно-Уральской железной дороги. Указанный понижающий коэффициент применяется только на дополнительный объем экспортных перевозок черных металлов (позиции ЕТСНГ 314,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Южно-Уральской железной дороги через пограничные передаточные станции Канисай (рзд) (эксп.), Карталы I (эксп.), Орск-Новый Город (эксп.) Южно-Уральской железной дороги, превышающий суммарно 2,2 млн. тонн за период с 1 июля 2026 г. по 30 июня 2027 г. включительно.</w:t>
      </w:r>
    </w:p>
    <w:p w:rsidR="00CB5F95" w:rsidRPr="00651AEF" w:rsidRDefault="00CB5F95" w:rsidP="00651AEF">
      <w:r w:rsidRPr="00651AEF">
        <w:rPr>
          <w:rFonts w:ascii="Aptos Cyr" w:hAnsi="Aptos Cyr"/>
        </w:rPr>
        <w:t>0,5 – на перевозки через пограничную передаточную станцию Самур (эксп.) Северо-Кавказской железной дороги назначением в Азербайджанскую Республику. Указанный понижающий коэффициент применяется только на дополнительный объем экспортных перевозок черных металлов (позиции ЕТСНГ 314, 322-324) в собственных (арендованных) вагонах, а также в собственных (арендованных) контейнерах-платформах в собственных (арендованных) вагонах со станции Магнитогорск-Грузовой Южно-Уральской железной дороги через пограничную передаточную станцию Самур (эксп.) Северо-Кавказской железной дороги назначением в Азербайджанскую Республику, превышающий суммарно 105 тыс. тонн за период с 1 июля 2026 г. по 30 июня 2027 г. включительно.</w:t>
      </w:r>
    </w:p>
    <w:p w:rsidR="00CB5F95" w:rsidRPr="00651AEF" w:rsidRDefault="00CB5F95" w:rsidP="00651AEF">
      <w:r w:rsidRPr="00651AEF">
        <w:rPr>
          <w:rFonts w:ascii="Aptos Cyr" w:hAnsi="Aptos Cyr"/>
        </w:rPr>
        <w:t>2. Коэффициенты вступают в силу в установленном порядке и действуют по 30 июня 2027 г. включительно.</w:t>
      </w:r>
    </w:p>
    <w:p w:rsidR="00CB5F95" w:rsidRPr="00651AEF" w:rsidRDefault="00CB5F95" w:rsidP="00651AEF">
      <w:r w:rsidRPr="00651AEF">
        <w:rPr>
          <w:rFonts w:ascii="Aptos Cyr" w:hAnsi="Aptos Cyr"/>
        </w:rPr>
        <w:t>3. Указанные коэффициенты не распространяются на перевозки грузов, плата за которые определяется по правилам пункта 28 главы II Тарифного руководства № 1.</w:t>
      </w:r>
    </w:p>
    <w:p w:rsidR="00CB5F95" w:rsidRPr="00651AEF" w:rsidRDefault="00CB5F95" w:rsidP="00651AEF">
      <w:r w:rsidRPr="00651AEF">
        <w:rPr>
          <w:rFonts w:ascii="Aptos Cyr" w:hAnsi="Aptos Cyr"/>
        </w:rPr>
        <w:t>4.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(переадресовки) груза, как в пути следования, так и на первоначальной станции назначения.</w:t>
      </w:r>
    </w:p>
    <w:p w:rsidR="00CB5F95" w:rsidRDefault="00CB5F95"/>
    <w:sectPr w:rsidR="00CB5F95" w:rsidSect="00AE12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ptos">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ptos Display">
    <w:panose1 w:val="00000000000000000000"/>
    <w:charset w:val="00"/>
    <w:family w:val="swiss"/>
    <w:notTrueType/>
    <w:pitch w:val="variable"/>
    <w:sig w:usb0="00000003" w:usb1="00000000" w:usb2="00000000" w:usb3="00000000" w:csb0="00000001" w:csb1="00000000"/>
  </w:font>
  <w:font w:name="Aptos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AEF"/>
    <w:rsid w:val="0002161F"/>
    <w:rsid w:val="004B553B"/>
    <w:rsid w:val="00651AEF"/>
    <w:rsid w:val="007A65EC"/>
    <w:rsid w:val="00AE128B"/>
    <w:rsid w:val="00CB5F95"/>
    <w:rsid w:val="00D25A19"/>
    <w:rsid w:val="00D61714"/>
    <w:rsid w:val="00F22F21"/>
    <w:rsid w:val="00F569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ptos" w:eastAsia="Aptos" w:hAnsi="Aptos"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E128B"/>
    <w:pPr>
      <w:spacing w:after="160" w:line="278" w:lineRule="auto"/>
    </w:pPr>
    <w:rPr>
      <w:kern w:val="2"/>
      <w:sz w:val="24"/>
      <w:szCs w:val="24"/>
      <w:lang w:eastAsia="en-US"/>
    </w:rPr>
  </w:style>
  <w:style w:type="paragraph" w:styleId="Heading1">
    <w:name w:val="heading 1"/>
    <w:basedOn w:val="Normal"/>
    <w:next w:val="Normal"/>
    <w:link w:val="Heading1Char"/>
    <w:uiPriority w:val="99"/>
    <w:qFormat/>
    <w:rsid w:val="00651AEF"/>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9"/>
    <w:qFormat/>
    <w:rsid w:val="00651AEF"/>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9"/>
    <w:qFormat/>
    <w:rsid w:val="00651AEF"/>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9"/>
    <w:qFormat/>
    <w:rsid w:val="00651AEF"/>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9"/>
    <w:qFormat/>
    <w:rsid w:val="00651AEF"/>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9"/>
    <w:qFormat/>
    <w:rsid w:val="00651AEF"/>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651AEF"/>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651AEF"/>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651AEF"/>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1AEF"/>
    <w:rPr>
      <w:rFonts w:ascii="Aptos Display" w:hAnsi="Aptos Display" w:cs="Times New Roman"/>
      <w:color w:val="0F4761"/>
      <w:sz w:val="40"/>
      <w:szCs w:val="40"/>
    </w:rPr>
  </w:style>
  <w:style w:type="character" w:customStyle="1" w:styleId="Heading2Char">
    <w:name w:val="Heading 2 Char"/>
    <w:basedOn w:val="DefaultParagraphFont"/>
    <w:link w:val="Heading2"/>
    <w:uiPriority w:val="99"/>
    <w:semiHidden/>
    <w:locked/>
    <w:rsid w:val="00651AEF"/>
    <w:rPr>
      <w:rFonts w:ascii="Aptos Display" w:hAnsi="Aptos Display" w:cs="Times New Roman"/>
      <w:color w:val="0F4761"/>
      <w:sz w:val="32"/>
      <w:szCs w:val="32"/>
    </w:rPr>
  </w:style>
  <w:style w:type="character" w:customStyle="1" w:styleId="Heading3Char">
    <w:name w:val="Heading 3 Char"/>
    <w:basedOn w:val="DefaultParagraphFont"/>
    <w:link w:val="Heading3"/>
    <w:uiPriority w:val="99"/>
    <w:semiHidden/>
    <w:locked/>
    <w:rsid w:val="00651AEF"/>
    <w:rPr>
      <w:rFonts w:eastAsia="Times New Roman" w:cs="Times New Roman"/>
      <w:color w:val="0F4761"/>
      <w:sz w:val="28"/>
      <w:szCs w:val="28"/>
    </w:rPr>
  </w:style>
  <w:style w:type="character" w:customStyle="1" w:styleId="Heading4Char">
    <w:name w:val="Heading 4 Char"/>
    <w:basedOn w:val="DefaultParagraphFont"/>
    <w:link w:val="Heading4"/>
    <w:uiPriority w:val="99"/>
    <w:semiHidden/>
    <w:locked/>
    <w:rsid w:val="00651AEF"/>
    <w:rPr>
      <w:rFonts w:eastAsia="Times New Roman" w:cs="Times New Roman"/>
      <w:i/>
      <w:iCs/>
      <w:color w:val="0F4761"/>
    </w:rPr>
  </w:style>
  <w:style w:type="character" w:customStyle="1" w:styleId="Heading5Char">
    <w:name w:val="Heading 5 Char"/>
    <w:basedOn w:val="DefaultParagraphFont"/>
    <w:link w:val="Heading5"/>
    <w:uiPriority w:val="99"/>
    <w:semiHidden/>
    <w:locked/>
    <w:rsid w:val="00651AEF"/>
    <w:rPr>
      <w:rFonts w:eastAsia="Times New Roman" w:cs="Times New Roman"/>
      <w:color w:val="0F4761"/>
    </w:rPr>
  </w:style>
  <w:style w:type="character" w:customStyle="1" w:styleId="Heading6Char">
    <w:name w:val="Heading 6 Char"/>
    <w:basedOn w:val="DefaultParagraphFont"/>
    <w:link w:val="Heading6"/>
    <w:uiPriority w:val="99"/>
    <w:semiHidden/>
    <w:locked/>
    <w:rsid w:val="00651AEF"/>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651AEF"/>
    <w:rPr>
      <w:rFonts w:eastAsia="Times New Roman" w:cs="Times New Roman"/>
      <w:color w:val="595959"/>
    </w:rPr>
  </w:style>
  <w:style w:type="character" w:customStyle="1" w:styleId="Heading8Char">
    <w:name w:val="Heading 8 Char"/>
    <w:basedOn w:val="DefaultParagraphFont"/>
    <w:link w:val="Heading8"/>
    <w:uiPriority w:val="99"/>
    <w:semiHidden/>
    <w:locked/>
    <w:rsid w:val="00651AEF"/>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651AEF"/>
    <w:rPr>
      <w:rFonts w:eastAsia="Times New Roman" w:cs="Times New Roman"/>
      <w:color w:val="272727"/>
    </w:rPr>
  </w:style>
  <w:style w:type="paragraph" w:styleId="Title">
    <w:name w:val="Title"/>
    <w:basedOn w:val="Normal"/>
    <w:next w:val="Normal"/>
    <w:link w:val="TitleChar"/>
    <w:uiPriority w:val="99"/>
    <w:qFormat/>
    <w:rsid w:val="00651AEF"/>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99"/>
    <w:locked/>
    <w:rsid w:val="00651AEF"/>
    <w:rPr>
      <w:rFonts w:ascii="Aptos Display" w:hAnsi="Aptos Display" w:cs="Times New Roman"/>
      <w:spacing w:val="-10"/>
      <w:kern w:val="28"/>
      <w:sz w:val="56"/>
      <w:szCs w:val="56"/>
    </w:rPr>
  </w:style>
  <w:style w:type="paragraph" w:styleId="Subtitle">
    <w:name w:val="Subtitle"/>
    <w:basedOn w:val="Normal"/>
    <w:next w:val="Normal"/>
    <w:link w:val="SubtitleChar"/>
    <w:uiPriority w:val="99"/>
    <w:qFormat/>
    <w:rsid w:val="00651AEF"/>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651AEF"/>
    <w:rPr>
      <w:rFonts w:eastAsia="Times New Roman" w:cs="Times New Roman"/>
      <w:color w:val="595959"/>
      <w:spacing w:val="15"/>
      <w:sz w:val="28"/>
      <w:szCs w:val="28"/>
    </w:rPr>
  </w:style>
  <w:style w:type="paragraph" w:styleId="Quote">
    <w:name w:val="Quote"/>
    <w:basedOn w:val="Normal"/>
    <w:next w:val="Normal"/>
    <w:link w:val="QuoteChar"/>
    <w:uiPriority w:val="99"/>
    <w:qFormat/>
    <w:rsid w:val="00651AEF"/>
    <w:pPr>
      <w:spacing w:before="160"/>
      <w:jc w:val="center"/>
    </w:pPr>
    <w:rPr>
      <w:i/>
      <w:iCs/>
      <w:color w:val="404040"/>
    </w:rPr>
  </w:style>
  <w:style w:type="character" w:customStyle="1" w:styleId="QuoteChar">
    <w:name w:val="Quote Char"/>
    <w:basedOn w:val="DefaultParagraphFont"/>
    <w:link w:val="Quote"/>
    <w:uiPriority w:val="99"/>
    <w:locked/>
    <w:rsid w:val="00651AEF"/>
    <w:rPr>
      <w:rFonts w:cs="Times New Roman"/>
      <w:i/>
      <w:iCs/>
      <w:color w:val="404040"/>
    </w:rPr>
  </w:style>
  <w:style w:type="paragraph" w:styleId="ListParagraph">
    <w:name w:val="List Paragraph"/>
    <w:basedOn w:val="Normal"/>
    <w:uiPriority w:val="99"/>
    <w:qFormat/>
    <w:rsid w:val="00651AEF"/>
    <w:pPr>
      <w:ind w:left="720"/>
      <w:contextualSpacing/>
    </w:pPr>
  </w:style>
  <w:style w:type="character" w:styleId="IntenseEmphasis">
    <w:name w:val="Intense Emphasis"/>
    <w:basedOn w:val="DefaultParagraphFont"/>
    <w:uiPriority w:val="99"/>
    <w:qFormat/>
    <w:rsid w:val="00651AEF"/>
    <w:rPr>
      <w:rFonts w:cs="Times New Roman"/>
      <w:i/>
      <w:iCs/>
      <w:color w:val="0F4761"/>
    </w:rPr>
  </w:style>
  <w:style w:type="paragraph" w:styleId="IntenseQuote">
    <w:name w:val="Intense Quote"/>
    <w:basedOn w:val="Normal"/>
    <w:next w:val="Normal"/>
    <w:link w:val="IntenseQuoteChar"/>
    <w:uiPriority w:val="99"/>
    <w:qFormat/>
    <w:rsid w:val="00651AEF"/>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99"/>
    <w:locked/>
    <w:rsid w:val="00651AEF"/>
    <w:rPr>
      <w:rFonts w:cs="Times New Roman"/>
      <w:i/>
      <w:iCs/>
      <w:color w:val="0F4761"/>
    </w:rPr>
  </w:style>
  <w:style w:type="character" w:styleId="IntenseReference">
    <w:name w:val="Intense Reference"/>
    <w:basedOn w:val="DefaultParagraphFont"/>
    <w:uiPriority w:val="99"/>
    <w:qFormat/>
    <w:rsid w:val="00651AEF"/>
    <w:rPr>
      <w:rFonts w:cs="Times New Roman"/>
      <w:b/>
      <w:bCs/>
      <w:smallCaps/>
      <w:color w:val="0F4761"/>
      <w:spacing w:val="5"/>
    </w:rPr>
  </w:style>
  <w:style w:type="character" w:styleId="Hyperlink">
    <w:name w:val="Hyperlink"/>
    <w:basedOn w:val="DefaultParagraphFont"/>
    <w:uiPriority w:val="99"/>
    <w:rsid w:val="00651AEF"/>
    <w:rPr>
      <w:rFonts w:cs="Times New Roman"/>
      <w:color w:val="467886"/>
      <w:u w:val="single"/>
    </w:rPr>
  </w:style>
  <w:style w:type="character" w:customStyle="1" w:styleId="UnresolvedMention">
    <w:name w:val="Unresolved Mention"/>
    <w:basedOn w:val="DefaultParagraphFont"/>
    <w:uiPriority w:val="99"/>
    <w:semiHidden/>
    <w:rsid w:val="00651AEF"/>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1822</Words>
  <Characters>10387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Матусовский</dc:creator>
  <cp:keywords/>
  <dc:description/>
  <cp:lastModifiedBy>Sema</cp:lastModifiedBy>
  <cp:revision>3</cp:revision>
  <dcterms:created xsi:type="dcterms:W3CDTF">2026-08-01T14:16:00Z</dcterms:created>
  <dcterms:modified xsi:type="dcterms:W3CDTF">2026-08-01T15:02:00Z</dcterms:modified>
</cp:coreProperties>
</file>